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C95" w:rsidRPr="003660E6" w:rsidRDefault="005A4C95" w:rsidP="00CE5896">
      <w:pPr>
        <w:jc w:val="center"/>
        <w:rPr>
          <w:b/>
          <w:smallCaps/>
          <w:sz w:val="28"/>
          <w:szCs w:val="28"/>
        </w:rPr>
      </w:pPr>
      <w:r w:rsidRPr="00E4211A">
        <w:rPr>
          <w:b/>
          <w:smallCaps/>
          <w:sz w:val="28"/>
          <w:szCs w:val="28"/>
        </w:rPr>
        <w:t>Рекомендации по организации работ</w:t>
      </w:r>
      <w:r>
        <w:rPr>
          <w:b/>
          <w:smallCaps/>
          <w:sz w:val="28"/>
          <w:szCs w:val="28"/>
        </w:rPr>
        <w:t>ы</w:t>
      </w:r>
      <w:r w:rsidRPr="00E4211A">
        <w:rPr>
          <w:b/>
          <w:smallCaps/>
          <w:sz w:val="28"/>
          <w:szCs w:val="28"/>
        </w:rPr>
        <w:t xml:space="preserve"> групп и проведению </w:t>
      </w:r>
      <w:r>
        <w:rPr>
          <w:b/>
          <w:smallCaps/>
          <w:sz w:val="28"/>
          <w:szCs w:val="28"/>
        </w:rPr>
        <w:t>проекта</w:t>
      </w:r>
    </w:p>
    <w:p w:rsidR="005A4C95" w:rsidRPr="00E315B3" w:rsidRDefault="005A4C95" w:rsidP="004C2DE9">
      <w:pPr>
        <w:rPr>
          <w:b/>
          <w:smallCaps/>
          <w:sz w:val="28"/>
          <w:szCs w:val="28"/>
        </w:rPr>
      </w:pPr>
    </w:p>
    <w:p w:rsidR="005A4C95" w:rsidRDefault="005A4C95" w:rsidP="004C2DE9">
      <w:pPr>
        <w:pStyle w:val="ListParagraph"/>
        <w:numPr>
          <w:ilvl w:val="0"/>
          <w:numId w:val="8"/>
        </w:numPr>
        <w:spacing w:line="276" w:lineRule="auto"/>
        <w:ind w:left="357" w:hanging="357"/>
        <w:jc w:val="both"/>
        <w:rPr>
          <w:b/>
        </w:rPr>
      </w:pPr>
      <w:r>
        <w:rPr>
          <w:b/>
        </w:rPr>
        <w:t>Цель проведения проекта:</w:t>
      </w:r>
    </w:p>
    <w:p w:rsidR="005A4C95" w:rsidRPr="00B01F22" w:rsidRDefault="005A4C95" w:rsidP="00B01F22">
      <w:pPr>
        <w:autoSpaceDE w:val="0"/>
        <w:autoSpaceDN w:val="0"/>
        <w:adjustRightInd w:val="0"/>
      </w:pPr>
      <w:r>
        <w:rPr>
          <w:b/>
        </w:rPr>
        <w:t>-</w:t>
      </w:r>
      <w:r w:rsidRPr="00E315B3">
        <w:rPr>
          <w:b/>
        </w:rPr>
        <w:t xml:space="preserve"> </w:t>
      </w:r>
      <w:r w:rsidRPr="00B01F22">
        <w:t>Активизировать познавательную деятельность учеников при изучении темы</w:t>
      </w:r>
    </w:p>
    <w:p w:rsidR="005A4C95" w:rsidRPr="00B01F22" w:rsidRDefault="005A4C95" w:rsidP="00B01F22">
      <w:pPr>
        <w:autoSpaceDE w:val="0"/>
        <w:autoSpaceDN w:val="0"/>
        <w:adjustRightInd w:val="0"/>
      </w:pPr>
      <w:r w:rsidRPr="00B01F22">
        <w:t>«Организм человека и его здоровье», обратить внимание на сбережение своего</w:t>
      </w:r>
    </w:p>
    <w:p w:rsidR="005A4C95" w:rsidRPr="00B01F22" w:rsidRDefault="005A4C95" w:rsidP="00B01F22">
      <w:pPr>
        <w:pStyle w:val="ListParagraph"/>
        <w:spacing w:line="276" w:lineRule="auto"/>
        <w:ind w:left="0"/>
        <w:jc w:val="both"/>
        <w:rPr>
          <w:b/>
        </w:rPr>
      </w:pPr>
      <w:r w:rsidRPr="00B01F22">
        <w:t>здоровья (осанки) путём ежедневн</w:t>
      </w:r>
      <w:r>
        <w:t>ого контроля тяжестей за спиной. Какая сумка школьника не вредит нашей осанке.</w:t>
      </w:r>
    </w:p>
    <w:p w:rsidR="005A4C95" w:rsidRPr="00B01F22" w:rsidRDefault="005A4C95" w:rsidP="00A91568">
      <w:pPr>
        <w:pStyle w:val="ListParagraph"/>
        <w:spacing w:line="276" w:lineRule="auto"/>
        <w:ind w:left="0"/>
        <w:jc w:val="both"/>
      </w:pPr>
      <w:r>
        <w:rPr>
          <w:b/>
        </w:rPr>
        <w:t xml:space="preserve">- </w:t>
      </w:r>
      <w:r w:rsidRPr="00E315B3">
        <w:t>получение</w:t>
      </w:r>
      <w:r>
        <w:t xml:space="preserve"> </w:t>
      </w:r>
      <w:r w:rsidRPr="00E315B3">
        <w:t>данных для оценки сформированности метапредметных действий.</w:t>
      </w:r>
    </w:p>
    <w:p w:rsidR="005A4C95" w:rsidRPr="00263831" w:rsidRDefault="005A4C95" w:rsidP="004C2DE9">
      <w:pPr>
        <w:spacing w:line="276" w:lineRule="auto"/>
        <w:jc w:val="both"/>
        <w:rPr>
          <w:b/>
        </w:rPr>
      </w:pPr>
    </w:p>
    <w:p w:rsidR="005A4C95" w:rsidRPr="006D3AA5" w:rsidRDefault="005A4C95" w:rsidP="004C2DE9">
      <w:pPr>
        <w:pStyle w:val="ListParagraph"/>
        <w:numPr>
          <w:ilvl w:val="0"/>
          <w:numId w:val="8"/>
        </w:numPr>
        <w:spacing w:line="276" w:lineRule="auto"/>
        <w:ind w:left="357" w:hanging="357"/>
        <w:jc w:val="both"/>
        <w:rPr>
          <w:b/>
        </w:rPr>
      </w:pPr>
      <w:r>
        <w:rPr>
          <w:b/>
        </w:rPr>
        <w:t xml:space="preserve">Примерное время выполнения проекта. </w:t>
      </w:r>
    </w:p>
    <w:p w:rsidR="005A4C95" w:rsidRDefault="005A4C95" w:rsidP="004C2DE9">
      <w:pPr>
        <w:spacing w:line="276" w:lineRule="auto"/>
        <w:ind w:left="360" w:firstLine="348"/>
        <w:jc w:val="both"/>
      </w:pPr>
      <w:r w:rsidRPr="00D718BD">
        <w:t xml:space="preserve">В принципе занятие рассчитано на 45 минут. </w:t>
      </w:r>
      <w:r w:rsidRPr="007D4E5D">
        <w:t xml:space="preserve">В </w:t>
      </w:r>
      <w:r w:rsidRPr="00E315B3">
        <w:t>период введения стандарта на выполнение проекта рекомендуется отвести 2 урока</w:t>
      </w:r>
      <w:r>
        <w:t>. Ниже представлено примерное распределение времени на проведение проекта.</w:t>
      </w:r>
    </w:p>
    <w:p w:rsidR="005A4C95" w:rsidRDefault="005A4C95" w:rsidP="004C2DE9">
      <w:pPr>
        <w:spacing w:line="276" w:lineRule="auto"/>
        <w:ind w:left="360" w:firstLine="348"/>
        <w:jc w:val="both"/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39"/>
        <w:gridCol w:w="2516"/>
        <w:gridCol w:w="2533"/>
      </w:tblGrid>
      <w:tr w:rsidR="005A4C95" w:rsidRPr="00D718BD" w:rsidTr="003F5404">
        <w:tc>
          <w:tcPr>
            <w:tcW w:w="3265" w:type="dxa"/>
          </w:tcPr>
          <w:p w:rsidR="005A4C95" w:rsidRPr="003F5404" w:rsidRDefault="005A4C95" w:rsidP="003F5404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3F5404">
              <w:rPr>
                <w:b/>
              </w:rPr>
              <w:t>Этапы занятия</w:t>
            </w:r>
          </w:p>
        </w:tc>
        <w:tc>
          <w:tcPr>
            <w:tcW w:w="2673" w:type="dxa"/>
          </w:tcPr>
          <w:p w:rsidR="005A4C95" w:rsidRPr="003F5404" w:rsidRDefault="005A4C95" w:rsidP="003F5404">
            <w:pPr>
              <w:pStyle w:val="ListParagraph"/>
              <w:spacing w:line="276" w:lineRule="auto"/>
              <w:ind w:left="0"/>
              <w:jc w:val="center"/>
              <w:rPr>
                <w:b/>
              </w:rPr>
            </w:pPr>
            <w:r w:rsidRPr="003F5404">
              <w:rPr>
                <w:b/>
              </w:rPr>
              <w:t>На данном этапе</w:t>
            </w:r>
          </w:p>
        </w:tc>
        <w:tc>
          <w:tcPr>
            <w:tcW w:w="2674" w:type="dxa"/>
          </w:tcPr>
          <w:p w:rsidR="005A4C95" w:rsidRPr="003F5404" w:rsidRDefault="005A4C95" w:rsidP="003F5404">
            <w:pPr>
              <w:pStyle w:val="ListParagraph"/>
              <w:ind w:left="0"/>
              <w:jc w:val="center"/>
              <w:rPr>
                <w:b/>
                <w:sz w:val="16"/>
                <w:szCs w:val="16"/>
              </w:rPr>
            </w:pPr>
            <w:r w:rsidRPr="003F5404">
              <w:rPr>
                <w:b/>
                <w:sz w:val="16"/>
                <w:szCs w:val="16"/>
              </w:rPr>
              <w:t>В будущем, когда проектная деятельность станет привычной</w:t>
            </w:r>
          </w:p>
        </w:tc>
      </w:tr>
      <w:tr w:rsidR="005A4C95" w:rsidRPr="00D718BD" w:rsidTr="003F5404">
        <w:tc>
          <w:tcPr>
            <w:tcW w:w="3265" w:type="dxa"/>
          </w:tcPr>
          <w:p w:rsidR="005A4C95" w:rsidRPr="003F5404" w:rsidRDefault="005A4C95" w:rsidP="003F5404">
            <w:pPr>
              <w:pStyle w:val="ListParagraph"/>
              <w:spacing w:line="276" w:lineRule="auto"/>
              <w:ind w:left="0"/>
              <w:jc w:val="both"/>
            </w:pPr>
            <w:r w:rsidRPr="003F5404">
              <w:rPr>
                <w:sz w:val="22"/>
                <w:szCs w:val="22"/>
              </w:rPr>
              <w:t>Организационный этап</w:t>
            </w:r>
          </w:p>
        </w:tc>
        <w:tc>
          <w:tcPr>
            <w:tcW w:w="2673" w:type="dxa"/>
          </w:tcPr>
          <w:p w:rsidR="005A4C95" w:rsidRPr="00D718BD" w:rsidRDefault="005A4C95" w:rsidP="003F5404">
            <w:pPr>
              <w:pStyle w:val="ListParagraph"/>
              <w:spacing w:line="276" w:lineRule="auto"/>
              <w:ind w:left="0"/>
              <w:jc w:val="center"/>
            </w:pPr>
            <w:r w:rsidRPr="00D718BD">
              <w:t>15 – 20 минут</w:t>
            </w:r>
          </w:p>
        </w:tc>
        <w:tc>
          <w:tcPr>
            <w:tcW w:w="2674" w:type="dxa"/>
          </w:tcPr>
          <w:p w:rsidR="005A4C95" w:rsidRPr="00D718BD" w:rsidRDefault="005A4C95" w:rsidP="003F5404">
            <w:pPr>
              <w:pStyle w:val="ListParagraph"/>
              <w:spacing w:line="276" w:lineRule="auto"/>
              <w:ind w:left="0"/>
              <w:jc w:val="center"/>
            </w:pPr>
            <w:r w:rsidRPr="00D718BD">
              <w:t>5 минут</w:t>
            </w:r>
          </w:p>
        </w:tc>
      </w:tr>
      <w:tr w:rsidR="005A4C95" w:rsidRPr="00D718BD" w:rsidTr="003F5404">
        <w:tc>
          <w:tcPr>
            <w:tcW w:w="3265" w:type="dxa"/>
          </w:tcPr>
          <w:p w:rsidR="005A4C95" w:rsidRPr="003F5404" w:rsidRDefault="005A4C95" w:rsidP="003F5404">
            <w:pPr>
              <w:pStyle w:val="ListParagraph"/>
              <w:spacing w:line="276" w:lineRule="auto"/>
              <w:ind w:left="0"/>
              <w:jc w:val="both"/>
            </w:pPr>
            <w:r w:rsidRPr="003F5404">
              <w:rPr>
                <w:sz w:val="22"/>
                <w:szCs w:val="22"/>
              </w:rPr>
              <w:t>Выполнение проекта детьми</w:t>
            </w:r>
          </w:p>
        </w:tc>
        <w:tc>
          <w:tcPr>
            <w:tcW w:w="2673" w:type="dxa"/>
          </w:tcPr>
          <w:p w:rsidR="005A4C95" w:rsidRPr="00D718BD" w:rsidRDefault="005A4C95" w:rsidP="003F5404">
            <w:pPr>
              <w:pStyle w:val="ListParagraph"/>
              <w:spacing w:line="276" w:lineRule="auto"/>
              <w:ind w:left="0"/>
              <w:jc w:val="center"/>
            </w:pPr>
            <w:r>
              <w:t xml:space="preserve">30 </w:t>
            </w:r>
            <w:r w:rsidRPr="00D718BD">
              <w:t>– 40 минут</w:t>
            </w:r>
          </w:p>
        </w:tc>
        <w:tc>
          <w:tcPr>
            <w:tcW w:w="2674" w:type="dxa"/>
          </w:tcPr>
          <w:p w:rsidR="005A4C95" w:rsidRPr="00D718BD" w:rsidRDefault="005A4C95" w:rsidP="003F5404">
            <w:pPr>
              <w:pStyle w:val="ListParagraph"/>
              <w:spacing w:line="276" w:lineRule="auto"/>
              <w:ind w:left="0"/>
              <w:jc w:val="center"/>
            </w:pPr>
            <w:r w:rsidRPr="00D718BD">
              <w:t>20</w:t>
            </w:r>
            <w:r>
              <w:t xml:space="preserve"> </w:t>
            </w:r>
            <w:r w:rsidRPr="00D718BD">
              <w:t>–</w:t>
            </w:r>
            <w:r>
              <w:t xml:space="preserve"> 30</w:t>
            </w:r>
            <w:r w:rsidRPr="00D718BD">
              <w:t xml:space="preserve"> минут</w:t>
            </w:r>
          </w:p>
        </w:tc>
      </w:tr>
      <w:tr w:rsidR="005A4C95" w:rsidRPr="00D718BD" w:rsidTr="003F5404">
        <w:tc>
          <w:tcPr>
            <w:tcW w:w="3265" w:type="dxa"/>
          </w:tcPr>
          <w:p w:rsidR="005A4C95" w:rsidRPr="003F5404" w:rsidRDefault="005A4C95" w:rsidP="003F5404">
            <w:pPr>
              <w:pStyle w:val="ListParagraph"/>
              <w:spacing w:line="276" w:lineRule="auto"/>
              <w:ind w:left="0"/>
              <w:jc w:val="both"/>
            </w:pPr>
            <w:r w:rsidRPr="003F5404">
              <w:rPr>
                <w:sz w:val="22"/>
                <w:szCs w:val="22"/>
              </w:rPr>
              <w:t>Презентации работ группами</w:t>
            </w:r>
          </w:p>
        </w:tc>
        <w:tc>
          <w:tcPr>
            <w:tcW w:w="2673" w:type="dxa"/>
          </w:tcPr>
          <w:p w:rsidR="005A4C95" w:rsidRPr="00D718BD" w:rsidRDefault="005A4C95" w:rsidP="003F5404">
            <w:pPr>
              <w:pStyle w:val="ListParagraph"/>
              <w:spacing w:line="276" w:lineRule="auto"/>
              <w:ind w:left="0"/>
              <w:jc w:val="center"/>
            </w:pPr>
            <w:r>
              <w:t xml:space="preserve">10 </w:t>
            </w:r>
            <w:r w:rsidRPr="00D718BD">
              <w:t>– 20 минут</w:t>
            </w:r>
          </w:p>
        </w:tc>
        <w:tc>
          <w:tcPr>
            <w:tcW w:w="2674" w:type="dxa"/>
          </w:tcPr>
          <w:p w:rsidR="005A4C95" w:rsidRPr="00D718BD" w:rsidRDefault="005A4C95" w:rsidP="003F5404">
            <w:pPr>
              <w:pStyle w:val="ListParagraph"/>
              <w:spacing w:line="276" w:lineRule="auto"/>
              <w:ind w:left="0"/>
              <w:jc w:val="center"/>
            </w:pPr>
            <w:r>
              <w:t xml:space="preserve">6 </w:t>
            </w:r>
            <w:r w:rsidRPr="00D718BD">
              <w:t>–</w:t>
            </w:r>
            <w:r>
              <w:t xml:space="preserve"> </w:t>
            </w:r>
            <w:r w:rsidRPr="00D718BD">
              <w:t>1</w:t>
            </w:r>
            <w:r>
              <w:t>5</w:t>
            </w:r>
            <w:r w:rsidRPr="00D718BD">
              <w:t xml:space="preserve"> минут</w:t>
            </w:r>
          </w:p>
        </w:tc>
      </w:tr>
      <w:tr w:rsidR="005A4C95" w:rsidRPr="00D718BD" w:rsidTr="003F5404">
        <w:tc>
          <w:tcPr>
            <w:tcW w:w="3265" w:type="dxa"/>
          </w:tcPr>
          <w:p w:rsidR="005A4C95" w:rsidRPr="003F5404" w:rsidRDefault="005A4C95" w:rsidP="003F5404">
            <w:pPr>
              <w:pStyle w:val="ListParagraph"/>
              <w:ind w:left="0"/>
            </w:pPr>
            <w:r w:rsidRPr="003F5404">
              <w:rPr>
                <w:sz w:val="22"/>
                <w:szCs w:val="22"/>
              </w:rPr>
              <w:t>Взаимооценка и подсчет голосов, самооценка, подведение итогов</w:t>
            </w:r>
          </w:p>
        </w:tc>
        <w:tc>
          <w:tcPr>
            <w:tcW w:w="2673" w:type="dxa"/>
          </w:tcPr>
          <w:p w:rsidR="005A4C95" w:rsidRPr="00D718BD" w:rsidRDefault="005A4C95" w:rsidP="003F5404">
            <w:pPr>
              <w:pStyle w:val="ListParagraph"/>
              <w:ind w:left="0"/>
              <w:jc w:val="center"/>
            </w:pPr>
            <w:r>
              <w:t xml:space="preserve">10 </w:t>
            </w:r>
            <w:r w:rsidRPr="00D718BD">
              <w:t>– 15 минут</w:t>
            </w:r>
          </w:p>
        </w:tc>
        <w:tc>
          <w:tcPr>
            <w:tcW w:w="2674" w:type="dxa"/>
          </w:tcPr>
          <w:p w:rsidR="005A4C95" w:rsidRPr="00D718BD" w:rsidRDefault="005A4C95" w:rsidP="003F5404">
            <w:pPr>
              <w:pStyle w:val="ListParagraph"/>
              <w:ind w:left="0"/>
              <w:jc w:val="center"/>
            </w:pPr>
            <w:r>
              <w:t xml:space="preserve">5 </w:t>
            </w:r>
            <w:r w:rsidRPr="00D718BD">
              <w:t>–</w:t>
            </w:r>
            <w:r>
              <w:t xml:space="preserve"> 10</w:t>
            </w:r>
            <w:r w:rsidRPr="00D718BD">
              <w:t xml:space="preserve"> минуты</w:t>
            </w:r>
          </w:p>
        </w:tc>
      </w:tr>
      <w:tr w:rsidR="005A4C95" w:rsidRPr="00D718BD" w:rsidTr="003F5404">
        <w:tc>
          <w:tcPr>
            <w:tcW w:w="3265" w:type="dxa"/>
          </w:tcPr>
          <w:p w:rsidR="005A4C95" w:rsidRPr="003F5404" w:rsidRDefault="005A4C95" w:rsidP="003F5404">
            <w:pPr>
              <w:pStyle w:val="ListParagraph"/>
              <w:ind w:left="0"/>
            </w:pPr>
            <w:r w:rsidRPr="003F5404">
              <w:rPr>
                <w:sz w:val="22"/>
                <w:szCs w:val="22"/>
              </w:rPr>
              <w:t>Итого</w:t>
            </w:r>
          </w:p>
        </w:tc>
        <w:tc>
          <w:tcPr>
            <w:tcW w:w="2673" w:type="dxa"/>
          </w:tcPr>
          <w:p w:rsidR="005A4C95" w:rsidRDefault="005A4C95" w:rsidP="003F5404">
            <w:pPr>
              <w:pStyle w:val="ListParagraph"/>
              <w:ind w:left="0"/>
              <w:jc w:val="center"/>
            </w:pPr>
            <w:r>
              <w:t xml:space="preserve">65 </w:t>
            </w:r>
            <w:r w:rsidRPr="00D718BD">
              <w:t>–</w:t>
            </w:r>
            <w:r>
              <w:t>95</w:t>
            </w:r>
          </w:p>
        </w:tc>
        <w:tc>
          <w:tcPr>
            <w:tcW w:w="2674" w:type="dxa"/>
          </w:tcPr>
          <w:p w:rsidR="005A4C95" w:rsidRPr="00D718BD" w:rsidRDefault="005A4C95" w:rsidP="003F5404">
            <w:pPr>
              <w:pStyle w:val="ListParagraph"/>
              <w:ind w:left="0"/>
              <w:jc w:val="center"/>
            </w:pPr>
            <w:r>
              <w:t xml:space="preserve">45 </w:t>
            </w:r>
            <w:r w:rsidRPr="00D718BD">
              <w:t>–</w:t>
            </w:r>
            <w:r>
              <w:t xml:space="preserve">50 </w:t>
            </w:r>
          </w:p>
        </w:tc>
      </w:tr>
    </w:tbl>
    <w:p w:rsidR="005A4C95" w:rsidRDefault="005A4C95" w:rsidP="004C2DE9">
      <w:pPr>
        <w:pStyle w:val="ListParagraph"/>
        <w:spacing w:line="276" w:lineRule="auto"/>
        <w:ind w:left="1416"/>
        <w:jc w:val="both"/>
      </w:pPr>
    </w:p>
    <w:p w:rsidR="005A4C95" w:rsidRPr="003D66C5" w:rsidRDefault="005A4C95" w:rsidP="003D66C5">
      <w:pPr>
        <w:pStyle w:val="ListParagraph"/>
        <w:numPr>
          <w:ilvl w:val="0"/>
          <w:numId w:val="8"/>
        </w:numPr>
        <w:spacing w:line="276" w:lineRule="auto"/>
        <w:jc w:val="both"/>
        <w:rPr>
          <w:b/>
        </w:rPr>
      </w:pPr>
      <w:r w:rsidRPr="003D66C5">
        <w:rPr>
          <w:b/>
        </w:rPr>
        <w:t>Организация рабочего пространства класса.</w:t>
      </w:r>
    </w:p>
    <w:p w:rsidR="005A4C95" w:rsidRPr="00E4211A" w:rsidRDefault="005A4C95" w:rsidP="00A07A48">
      <w:pPr>
        <w:pStyle w:val="ListParagraph"/>
        <w:spacing w:line="276" w:lineRule="auto"/>
        <w:ind w:left="360"/>
        <w:jc w:val="both"/>
      </w:pPr>
      <w:r w:rsidRPr="00E4211A">
        <w:t>В классе одновременно работает три группы. В классе должны быть:</w:t>
      </w:r>
    </w:p>
    <w:p w:rsidR="005A4C95" w:rsidRPr="00E4211A" w:rsidRDefault="005A4C95" w:rsidP="00A07A48">
      <w:pPr>
        <w:pStyle w:val="ListParagraph"/>
        <w:numPr>
          <w:ilvl w:val="0"/>
          <w:numId w:val="9"/>
        </w:numPr>
        <w:spacing w:line="276" w:lineRule="auto"/>
        <w:ind w:left="1080"/>
        <w:jc w:val="both"/>
      </w:pPr>
      <w:r w:rsidRPr="00E4211A">
        <w:t xml:space="preserve">три </w:t>
      </w:r>
      <w:r w:rsidRPr="00E4211A">
        <w:rPr>
          <w:b/>
          <w:i/>
        </w:rPr>
        <w:t>рабочие зоны</w:t>
      </w:r>
      <w:r w:rsidRPr="00E4211A">
        <w:t>: «круглы</w:t>
      </w:r>
      <w:r>
        <w:t>е</w:t>
      </w:r>
      <w:r w:rsidRPr="00E4211A">
        <w:t xml:space="preserve"> стол</w:t>
      </w:r>
      <w:r>
        <w:t>ы</w:t>
      </w:r>
      <w:r w:rsidRPr="00E4211A">
        <w:t>» (четыре составленные вместе парты) и стулья (по числу членов к группе)»; на рабочих столах каждой группы должны быть разложены:</w:t>
      </w:r>
    </w:p>
    <w:p w:rsidR="005A4C95" w:rsidRPr="00E4211A" w:rsidRDefault="005A4C95" w:rsidP="00A07A48">
      <w:pPr>
        <w:pStyle w:val="ListParagraph"/>
        <w:numPr>
          <w:ilvl w:val="1"/>
          <w:numId w:val="9"/>
        </w:numPr>
        <w:spacing w:line="276" w:lineRule="auto"/>
        <w:ind w:left="1800"/>
        <w:jc w:val="both"/>
      </w:pPr>
      <w:r w:rsidRPr="00E4211A">
        <w:t>листы с заданием (по числу участников группы),</w:t>
      </w:r>
    </w:p>
    <w:p w:rsidR="005A4C95" w:rsidRPr="00E4211A" w:rsidRDefault="005A4C95" w:rsidP="00A07A48">
      <w:pPr>
        <w:pStyle w:val="ListParagraph"/>
        <w:numPr>
          <w:ilvl w:val="1"/>
          <w:numId w:val="9"/>
        </w:numPr>
        <w:spacing w:line="276" w:lineRule="auto"/>
        <w:ind w:left="1800"/>
        <w:jc w:val="both"/>
      </w:pPr>
      <w:r w:rsidRPr="00E4211A">
        <w:t>листы планирования и продвижения по заданию (один на группу),</w:t>
      </w:r>
    </w:p>
    <w:p w:rsidR="005A4C95" w:rsidRPr="00E4211A" w:rsidRDefault="005A4C95" w:rsidP="00A07A48">
      <w:pPr>
        <w:pStyle w:val="ListParagraph"/>
        <w:numPr>
          <w:ilvl w:val="1"/>
          <w:numId w:val="9"/>
        </w:numPr>
        <w:spacing w:line="276" w:lineRule="auto"/>
        <w:ind w:left="1800"/>
        <w:jc w:val="both"/>
      </w:pPr>
      <w:r w:rsidRPr="00E4211A">
        <w:t>листы самооценки (по числу участников группы),</w:t>
      </w:r>
    </w:p>
    <w:p w:rsidR="005A4C95" w:rsidRPr="00E4211A" w:rsidRDefault="005A4C95" w:rsidP="00A07A48">
      <w:pPr>
        <w:pStyle w:val="ListParagraph"/>
        <w:numPr>
          <w:ilvl w:val="1"/>
          <w:numId w:val="9"/>
        </w:numPr>
        <w:spacing w:line="276" w:lineRule="auto"/>
        <w:ind w:left="1800"/>
        <w:jc w:val="both"/>
        <w:rPr>
          <w:sz w:val="22"/>
          <w:szCs w:val="22"/>
        </w:rPr>
      </w:pPr>
      <w:r w:rsidRPr="00E4211A">
        <w:t>ручки, линейки, ластики, белая и цветная бумага, простые и цветные карандаши, фломастеры, ножницы, клей, клейкая лента, стикеры</w:t>
      </w:r>
      <w:r>
        <w:t>, песочные часы</w:t>
      </w:r>
      <w:r w:rsidRPr="00E4211A">
        <w:t>.</w:t>
      </w:r>
      <w:r w:rsidRPr="00E4211A">
        <w:rPr>
          <w:sz w:val="28"/>
          <w:szCs w:val="28"/>
        </w:rPr>
        <w:t xml:space="preserve"> </w:t>
      </w:r>
      <w:r w:rsidRPr="00E4211A">
        <w:rPr>
          <w:sz w:val="22"/>
          <w:szCs w:val="22"/>
          <w:u w:val="single"/>
        </w:rPr>
        <w:t>Примечание</w:t>
      </w:r>
      <w:r w:rsidRPr="00E4211A">
        <w:rPr>
          <w:sz w:val="22"/>
          <w:szCs w:val="22"/>
        </w:rPr>
        <w:t xml:space="preserve">. Каждой группе выдаются стикеры </w:t>
      </w:r>
      <w:r w:rsidRPr="00E4211A">
        <w:rPr>
          <w:sz w:val="22"/>
          <w:szCs w:val="22"/>
          <w:u w:val="single"/>
        </w:rPr>
        <w:t>своего</w:t>
      </w:r>
      <w:r>
        <w:rPr>
          <w:sz w:val="22"/>
          <w:szCs w:val="22"/>
        </w:rPr>
        <w:t xml:space="preserve"> цвета</w:t>
      </w:r>
    </w:p>
    <w:p w:rsidR="005A4C95" w:rsidRPr="00E4211A" w:rsidRDefault="005A4C95" w:rsidP="00A07A48">
      <w:pPr>
        <w:pStyle w:val="ListParagraph"/>
        <w:numPr>
          <w:ilvl w:val="0"/>
          <w:numId w:val="9"/>
        </w:numPr>
        <w:spacing w:line="276" w:lineRule="auto"/>
        <w:ind w:left="1080"/>
        <w:jc w:val="both"/>
      </w:pPr>
      <w:r w:rsidRPr="00E4211A">
        <w:rPr>
          <w:b/>
          <w:i/>
        </w:rPr>
        <w:t>компьютерная зона</w:t>
      </w:r>
      <w:r w:rsidRPr="00E4211A">
        <w:t xml:space="preserve"> </w:t>
      </w:r>
    </w:p>
    <w:p w:rsidR="005A4C95" w:rsidRPr="00E4211A" w:rsidRDefault="005A4C95" w:rsidP="00A07A48">
      <w:pPr>
        <w:pStyle w:val="ListParagraph"/>
        <w:numPr>
          <w:ilvl w:val="0"/>
          <w:numId w:val="9"/>
        </w:numPr>
        <w:spacing w:line="276" w:lineRule="auto"/>
        <w:ind w:left="1080"/>
        <w:jc w:val="both"/>
      </w:pPr>
      <w:r w:rsidRPr="00E4211A">
        <w:rPr>
          <w:b/>
          <w:i/>
        </w:rPr>
        <w:t>стол(ы) и стеллаж с информационными материалами</w:t>
      </w:r>
      <w:r w:rsidRPr="00E4211A">
        <w:t xml:space="preserve"> на бумажных носителях </w:t>
      </w:r>
    </w:p>
    <w:p w:rsidR="005A4C95" w:rsidRPr="00E4211A" w:rsidRDefault="005A4C95" w:rsidP="00A07A48">
      <w:pPr>
        <w:pStyle w:val="ListParagraph"/>
        <w:numPr>
          <w:ilvl w:val="0"/>
          <w:numId w:val="9"/>
        </w:numPr>
        <w:spacing w:line="276" w:lineRule="auto"/>
        <w:ind w:left="1080"/>
        <w:jc w:val="both"/>
      </w:pPr>
      <w:r w:rsidRPr="00E4211A">
        <w:rPr>
          <w:b/>
          <w:i/>
        </w:rPr>
        <w:t xml:space="preserve">стол с ручными инструментами и материалами </w:t>
      </w:r>
    </w:p>
    <w:p w:rsidR="005A4C95" w:rsidRDefault="005A4C95" w:rsidP="00A07A48">
      <w:pPr>
        <w:pStyle w:val="ListParagraph"/>
        <w:numPr>
          <w:ilvl w:val="0"/>
          <w:numId w:val="9"/>
        </w:numPr>
        <w:spacing w:line="276" w:lineRule="auto"/>
        <w:ind w:left="1080"/>
        <w:jc w:val="both"/>
      </w:pPr>
      <w:r w:rsidRPr="00E4211A">
        <w:rPr>
          <w:b/>
          <w:i/>
        </w:rPr>
        <w:t xml:space="preserve">зона для презентаций </w:t>
      </w:r>
      <w:r w:rsidRPr="00E4211A">
        <w:t>(экран, столы, стенды, магнитная доска с держателями).</w:t>
      </w:r>
    </w:p>
    <w:p w:rsidR="005A4C95" w:rsidRPr="00CE2952" w:rsidRDefault="005A4C95" w:rsidP="003D66C5">
      <w:pPr>
        <w:spacing w:line="276" w:lineRule="auto"/>
        <w:jc w:val="both"/>
      </w:pPr>
    </w:p>
    <w:p w:rsidR="005A4C95" w:rsidRPr="00CE2952" w:rsidRDefault="005A4C95" w:rsidP="003D66C5">
      <w:pPr>
        <w:spacing w:line="276" w:lineRule="auto"/>
        <w:jc w:val="both"/>
      </w:pPr>
    </w:p>
    <w:p w:rsidR="005A4C95" w:rsidRPr="00CE2952" w:rsidRDefault="005A4C95" w:rsidP="003D66C5">
      <w:pPr>
        <w:spacing w:line="276" w:lineRule="auto"/>
        <w:jc w:val="both"/>
      </w:pPr>
    </w:p>
    <w:p w:rsidR="005A4C95" w:rsidRPr="00CE2952" w:rsidRDefault="005A4C95" w:rsidP="003D66C5">
      <w:pPr>
        <w:spacing w:line="276" w:lineRule="auto"/>
        <w:jc w:val="both"/>
      </w:pPr>
    </w:p>
    <w:p w:rsidR="005A4C95" w:rsidRPr="00CE2952" w:rsidRDefault="005A4C95" w:rsidP="003D66C5">
      <w:pPr>
        <w:spacing w:line="276" w:lineRule="auto"/>
        <w:jc w:val="both"/>
      </w:pPr>
    </w:p>
    <w:p w:rsidR="005A4C95" w:rsidRPr="00CE2952" w:rsidRDefault="005A4C95" w:rsidP="003D66C5">
      <w:pPr>
        <w:spacing w:line="276" w:lineRule="auto"/>
        <w:jc w:val="both"/>
      </w:pPr>
    </w:p>
    <w:p w:rsidR="005A4C95" w:rsidRPr="00CE2952" w:rsidRDefault="005A4C95" w:rsidP="003D66C5">
      <w:pPr>
        <w:spacing w:line="276" w:lineRule="auto"/>
        <w:jc w:val="both"/>
      </w:pPr>
    </w:p>
    <w:p w:rsidR="005A4C95" w:rsidRPr="003D66C5" w:rsidRDefault="005A4C95" w:rsidP="003D66C5">
      <w:pPr>
        <w:pStyle w:val="ListParagraph"/>
        <w:numPr>
          <w:ilvl w:val="0"/>
          <w:numId w:val="8"/>
        </w:numPr>
        <w:rPr>
          <w:b/>
        </w:rPr>
      </w:pPr>
      <w:r w:rsidRPr="003D66C5">
        <w:rPr>
          <w:b/>
        </w:rPr>
        <w:t>Ресурсы для выполнения проекта</w:t>
      </w:r>
    </w:p>
    <w:p w:rsidR="005A4C95" w:rsidRPr="00E4211A" w:rsidRDefault="005A4C95" w:rsidP="003D66C5">
      <w:pPr>
        <w:pStyle w:val="ListParagraph"/>
        <w:numPr>
          <w:ilvl w:val="0"/>
          <w:numId w:val="43"/>
        </w:numPr>
        <w:jc w:val="both"/>
      </w:pPr>
      <w:r w:rsidRPr="007D4E5D">
        <w:rPr>
          <w:b/>
          <w:i/>
        </w:rPr>
        <w:t>Подборка информационных ресурсов</w:t>
      </w:r>
      <w:r w:rsidRPr="00E4211A">
        <w:t xml:space="preserve">: </w:t>
      </w:r>
      <w:r w:rsidRPr="007D4E5D">
        <w:t>значки и символы, примеры вопросов и форм для записи ответов опрашиваемых</w:t>
      </w:r>
      <w:r w:rsidRPr="00E4211A">
        <w:t>.</w:t>
      </w:r>
    </w:p>
    <w:p w:rsidR="005A4C95" w:rsidRPr="00E4211A" w:rsidRDefault="005A4C95" w:rsidP="003D66C5">
      <w:pPr>
        <w:pStyle w:val="ListParagraph"/>
        <w:numPr>
          <w:ilvl w:val="0"/>
          <w:numId w:val="43"/>
        </w:numPr>
        <w:jc w:val="both"/>
      </w:pPr>
      <w:r w:rsidRPr="007D4E5D">
        <w:rPr>
          <w:b/>
          <w:i/>
        </w:rPr>
        <w:t>Инструменты и средства</w:t>
      </w:r>
      <w:r w:rsidRPr="00E4211A">
        <w:t xml:space="preserve">: </w:t>
      </w:r>
      <w:r>
        <w:t>компьютер</w:t>
      </w:r>
      <w:r w:rsidRPr="00E4211A">
        <w:t>, проектор, экран (или интерактивная доска), магнитная доска с держателями, или рейки для крепления плакатов, ручки, линейки, ластики, простые и цветные карандаши, фломастеры, ножницы</w:t>
      </w:r>
      <w:r w:rsidRPr="00A91568">
        <w:t>.</w:t>
      </w:r>
    </w:p>
    <w:p w:rsidR="005A4C95" w:rsidRDefault="005A4C95" w:rsidP="00A91568">
      <w:pPr>
        <w:pStyle w:val="ListParagraph"/>
        <w:numPr>
          <w:ilvl w:val="0"/>
          <w:numId w:val="43"/>
        </w:numPr>
        <w:jc w:val="both"/>
      </w:pPr>
      <w:r w:rsidRPr="003D66C5">
        <w:rPr>
          <w:i/>
        </w:rPr>
        <w:t>Материалы</w:t>
      </w:r>
      <w:r w:rsidRPr="00E4211A">
        <w:t>: листы ватмана, белая и цветная бумага форматом А4, клей, клейкая лента</w:t>
      </w:r>
      <w:r>
        <w:t>.</w:t>
      </w:r>
    </w:p>
    <w:p w:rsidR="005A4C95" w:rsidRPr="00E4211A" w:rsidRDefault="005A4C95" w:rsidP="00A91568">
      <w:pPr>
        <w:pStyle w:val="ListParagraph"/>
        <w:ind w:left="360"/>
        <w:jc w:val="both"/>
      </w:pPr>
    </w:p>
    <w:p w:rsidR="005A4C95" w:rsidRPr="003D66C5" w:rsidRDefault="005A4C95" w:rsidP="003D66C5">
      <w:pPr>
        <w:pStyle w:val="ListParagraph"/>
        <w:numPr>
          <w:ilvl w:val="0"/>
          <w:numId w:val="8"/>
        </w:numPr>
        <w:spacing w:line="276" w:lineRule="auto"/>
        <w:jc w:val="both"/>
        <w:rPr>
          <w:b/>
        </w:rPr>
      </w:pPr>
      <w:r w:rsidRPr="003D66C5">
        <w:rPr>
          <w:b/>
        </w:rPr>
        <w:t>Организация наблюдения и помощи учащимся в работе.</w:t>
      </w:r>
    </w:p>
    <w:p w:rsidR="005A4C95" w:rsidRDefault="005A4C95" w:rsidP="00A07A48">
      <w:pPr>
        <w:pStyle w:val="ListParagraph"/>
        <w:spacing w:line="276" w:lineRule="auto"/>
        <w:ind w:left="360"/>
        <w:jc w:val="both"/>
      </w:pPr>
      <w:r w:rsidRPr="00E4211A">
        <w:t>Урок проводится учителем</w:t>
      </w:r>
      <w:r>
        <w:t>.</w:t>
      </w:r>
      <w:r w:rsidRPr="00E4211A">
        <w:t xml:space="preserve"> </w:t>
      </w:r>
    </w:p>
    <w:p w:rsidR="005A4C95" w:rsidRPr="00E4211A" w:rsidRDefault="005A4C95" w:rsidP="00A07A48">
      <w:pPr>
        <w:pStyle w:val="ListParagraph"/>
        <w:spacing w:line="276" w:lineRule="auto"/>
        <w:ind w:left="360"/>
        <w:jc w:val="both"/>
        <w:rPr>
          <w:i/>
        </w:rPr>
      </w:pPr>
      <w:r w:rsidRPr="00E4211A">
        <w:rPr>
          <w:i/>
        </w:rPr>
        <w:t>Функции учителя:</w:t>
      </w:r>
    </w:p>
    <w:p w:rsidR="005A4C95" w:rsidRPr="00E4211A" w:rsidRDefault="005A4C95" w:rsidP="00A07A48">
      <w:pPr>
        <w:pStyle w:val="ListParagraph"/>
        <w:numPr>
          <w:ilvl w:val="0"/>
          <w:numId w:val="11"/>
        </w:numPr>
        <w:spacing w:line="276" w:lineRule="auto"/>
        <w:ind w:left="1080"/>
        <w:jc w:val="both"/>
      </w:pPr>
      <w:r w:rsidRPr="00E4211A">
        <w:t>поддержка организованного проведения урока,</w:t>
      </w:r>
    </w:p>
    <w:p w:rsidR="005A4C95" w:rsidRPr="00E4211A" w:rsidRDefault="005A4C95" w:rsidP="00A07A48">
      <w:pPr>
        <w:pStyle w:val="ListParagraph"/>
        <w:numPr>
          <w:ilvl w:val="0"/>
          <w:numId w:val="11"/>
        </w:numPr>
        <w:spacing w:line="276" w:lineRule="auto"/>
        <w:ind w:left="1080"/>
        <w:jc w:val="both"/>
      </w:pPr>
      <w:r w:rsidRPr="00E4211A">
        <w:t>оказание необходимых консультаций и помощи детям, в том числе – по организации их деятельности</w:t>
      </w:r>
    </w:p>
    <w:p w:rsidR="005A4C95" w:rsidRPr="00E4211A" w:rsidRDefault="005A4C95" w:rsidP="00A07A48">
      <w:pPr>
        <w:pStyle w:val="ListParagraph"/>
        <w:spacing w:line="276" w:lineRule="auto"/>
        <w:ind w:left="1080"/>
        <w:jc w:val="both"/>
        <w:rPr>
          <w:sz w:val="22"/>
          <w:szCs w:val="22"/>
        </w:rPr>
      </w:pPr>
      <w:r w:rsidRPr="00E4211A">
        <w:rPr>
          <w:sz w:val="22"/>
          <w:szCs w:val="22"/>
          <w:u w:val="single"/>
        </w:rPr>
        <w:t>Примечание</w:t>
      </w:r>
      <w:r w:rsidRPr="00E4211A">
        <w:rPr>
          <w:sz w:val="22"/>
          <w:szCs w:val="22"/>
        </w:rPr>
        <w:t>. Помощь не должна носить характера прямой подсказки.</w:t>
      </w:r>
    </w:p>
    <w:p w:rsidR="005A4C95" w:rsidRDefault="005A4C95" w:rsidP="00A07A48">
      <w:pPr>
        <w:pStyle w:val="ListParagraph"/>
        <w:numPr>
          <w:ilvl w:val="0"/>
          <w:numId w:val="11"/>
        </w:numPr>
        <w:spacing w:line="276" w:lineRule="auto"/>
        <w:ind w:left="1080"/>
        <w:jc w:val="both"/>
      </w:pPr>
      <w:r w:rsidRPr="00E4211A">
        <w:t>общее наблюдение за процессом работы групп</w:t>
      </w:r>
    </w:p>
    <w:p w:rsidR="005A4C95" w:rsidRDefault="005A4C95" w:rsidP="00A91568">
      <w:pPr>
        <w:pStyle w:val="ListParagraph"/>
        <w:spacing w:line="276" w:lineRule="auto"/>
        <w:jc w:val="both"/>
      </w:pPr>
    </w:p>
    <w:p w:rsidR="005A4C95" w:rsidRPr="008F36DB" w:rsidRDefault="005A4C95" w:rsidP="008F36DB">
      <w:pPr>
        <w:pStyle w:val="ListParagraph"/>
        <w:numPr>
          <w:ilvl w:val="0"/>
          <w:numId w:val="8"/>
        </w:numPr>
        <w:spacing w:line="276" w:lineRule="auto"/>
        <w:jc w:val="both"/>
        <w:rPr>
          <w:b/>
        </w:rPr>
      </w:pPr>
      <w:r w:rsidRPr="008F36DB">
        <w:rPr>
          <w:b/>
        </w:rPr>
        <w:t>Организация деятельности учащихся</w:t>
      </w:r>
    </w:p>
    <w:p w:rsidR="005A4C95" w:rsidRPr="00E4211A" w:rsidRDefault="005A4C95" w:rsidP="00A91568">
      <w:pPr>
        <w:pStyle w:val="ListParagraph"/>
        <w:numPr>
          <w:ilvl w:val="1"/>
          <w:numId w:val="8"/>
        </w:numPr>
        <w:spacing w:line="276" w:lineRule="auto"/>
        <w:jc w:val="both"/>
      </w:pPr>
      <w:r w:rsidRPr="007D4E5D">
        <w:t xml:space="preserve">Учитель объявляет тему урока и делит детей на </w:t>
      </w:r>
      <w:r w:rsidRPr="007D4E5D">
        <w:rPr>
          <w:u w:val="single"/>
        </w:rPr>
        <w:t>6 групп</w:t>
      </w:r>
      <w:r w:rsidRPr="007D4E5D">
        <w:t xml:space="preserve"> по 4 – 5 человек</w:t>
      </w:r>
      <w:r>
        <w:t>,</w:t>
      </w:r>
      <w:r w:rsidRPr="007D4E5D">
        <w:t xml:space="preserve"> </w:t>
      </w:r>
      <w:r w:rsidRPr="00E4211A">
        <w:t xml:space="preserve">предлагает детям </w:t>
      </w:r>
      <w:r w:rsidRPr="00E4211A">
        <w:rPr>
          <w:b/>
        </w:rPr>
        <w:t>прочесть вслух советы по выполнению задания,</w:t>
      </w:r>
      <w:r w:rsidRPr="00E4211A">
        <w:t xml:space="preserve"> обращает на необходимые этапы выполнения задания, сопровождая чтение показом на доске каждого этапа:</w:t>
      </w:r>
    </w:p>
    <w:p w:rsidR="005A4C95" w:rsidRPr="00E4211A" w:rsidRDefault="005A4C95" w:rsidP="007E279E">
      <w:pPr>
        <w:pStyle w:val="ListParagraph"/>
        <w:spacing w:line="276" w:lineRule="auto"/>
        <w:ind w:left="1416"/>
        <w:jc w:val="both"/>
      </w:pPr>
      <w:r w:rsidRPr="00E4211A">
        <w:t xml:space="preserve">1. </w:t>
      </w:r>
      <w:r w:rsidRPr="00E4211A">
        <w:rPr>
          <w:b/>
          <w:i/>
        </w:rPr>
        <w:t>обсуждение</w:t>
      </w:r>
      <w:r w:rsidRPr="00E4211A">
        <w:t xml:space="preserve"> идеи и темы опроса, количества задаваемых вопросов, форм формы представления результата (таблица, диаграмма, пиктограмма), формы представления проекта – плакат, презентация;</w:t>
      </w:r>
    </w:p>
    <w:p w:rsidR="005A4C95" w:rsidRPr="00E4211A" w:rsidRDefault="005A4C95" w:rsidP="007E279E">
      <w:pPr>
        <w:pStyle w:val="ListParagraph"/>
        <w:spacing w:line="276" w:lineRule="auto"/>
        <w:ind w:left="1416"/>
        <w:jc w:val="both"/>
      </w:pPr>
      <w:r w:rsidRPr="00E4211A">
        <w:t xml:space="preserve">2. </w:t>
      </w:r>
      <w:r w:rsidRPr="00E4211A">
        <w:rPr>
          <w:b/>
          <w:i/>
        </w:rPr>
        <w:t>составление плана работы</w:t>
      </w:r>
      <w:r w:rsidRPr="00E4211A">
        <w:t xml:space="preserve"> (дети находят лист планирования);</w:t>
      </w:r>
    </w:p>
    <w:p w:rsidR="005A4C95" w:rsidRPr="00E4211A" w:rsidRDefault="005A4C95" w:rsidP="007E279E">
      <w:pPr>
        <w:pStyle w:val="ListParagraph"/>
        <w:spacing w:line="276" w:lineRule="auto"/>
        <w:ind w:left="1416"/>
        <w:jc w:val="both"/>
      </w:pPr>
      <w:r w:rsidRPr="00E4211A">
        <w:t xml:space="preserve">3. </w:t>
      </w:r>
      <w:r w:rsidRPr="00E4211A">
        <w:rPr>
          <w:b/>
          <w:i/>
        </w:rPr>
        <w:t>выполнение</w:t>
      </w:r>
      <w:r w:rsidRPr="00E4211A">
        <w:t xml:space="preserve"> задания;</w:t>
      </w:r>
    </w:p>
    <w:p w:rsidR="005A4C95" w:rsidRPr="00E4211A" w:rsidRDefault="005A4C95" w:rsidP="007E279E">
      <w:pPr>
        <w:pStyle w:val="ListParagraph"/>
        <w:spacing w:line="276" w:lineRule="auto"/>
        <w:ind w:left="1416"/>
        <w:jc w:val="both"/>
      </w:pPr>
      <w:r w:rsidRPr="00E4211A">
        <w:t xml:space="preserve">4. </w:t>
      </w:r>
      <w:r w:rsidRPr="00E4211A">
        <w:rPr>
          <w:b/>
          <w:i/>
        </w:rPr>
        <w:t>контроль</w:t>
      </w:r>
      <w:r w:rsidRPr="00E4211A">
        <w:t xml:space="preserve"> за выполнением задания (дети находят в листе столбец с отметкой о выполнении задания);</w:t>
      </w:r>
    </w:p>
    <w:p w:rsidR="005A4C95" w:rsidRPr="00E4211A" w:rsidRDefault="005A4C95" w:rsidP="007E279E">
      <w:pPr>
        <w:pStyle w:val="ListParagraph"/>
        <w:spacing w:line="276" w:lineRule="auto"/>
        <w:ind w:left="1416"/>
        <w:jc w:val="both"/>
      </w:pPr>
      <w:r w:rsidRPr="00E4211A">
        <w:t xml:space="preserve">5. </w:t>
      </w:r>
      <w:r w:rsidRPr="00E4211A">
        <w:rPr>
          <w:b/>
          <w:i/>
        </w:rPr>
        <w:t>представление</w:t>
      </w:r>
      <w:r w:rsidRPr="00E4211A">
        <w:t xml:space="preserve"> результатов;</w:t>
      </w:r>
    </w:p>
    <w:p w:rsidR="005A4C95" w:rsidRPr="00E4211A" w:rsidRDefault="005A4C95" w:rsidP="007E279E">
      <w:pPr>
        <w:pStyle w:val="ListParagraph"/>
        <w:spacing w:line="276" w:lineRule="auto"/>
        <w:ind w:left="1416"/>
        <w:jc w:val="both"/>
      </w:pPr>
      <w:r w:rsidRPr="00E4211A">
        <w:t xml:space="preserve">6. </w:t>
      </w:r>
      <w:r w:rsidRPr="00E4211A">
        <w:rPr>
          <w:b/>
          <w:i/>
        </w:rPr>
        <w:t>голосование</w:t>
      </w:r>
      <w:r w:rsidRPr="00E4211A">
        <w:t xml:space="preserve"> за лучший проект;</w:t>
      </w:r>
    </w:p>
    <w:p w:rsidR="005A4C95" w:rsidRPr="00E4211A" w:rsidRDefault="005A4C95" w:rsidP="007E279E">
      <w:pPr>
        <w:pStyle w:val="ListParagraph"/>
        <w:spacing w:line="276" w:lineRule="auto"/>
        <w:ind w:left="1416"/>
        <w:jc w:val="both"/>
      </w:pPr>
      <w:r w:rsidRPr="00E4211A">
        <w:t xml:space="preserve">7. </w:t>
      </w:r>
      <w:r w:rsidRPr="00E4211A">
        <w:rPr>
          <w:b/>
          <w:i/>
        </w:rPr>
        <w:t>самооценка</w:t>
      </w:r>
      <w:r w:rsidRPr="00E4211A">
        <w:t xml:space="preserve"> (дети находят лист самооценки);</w:t>
      </w:r>
    </w:p>
    <w:p w:rsidR="005A4C95" w:rsidRPr="00E4211A" w:rsidRDefault="005A4C95" w:rsidP="00A91568">
      <w:pPr>
        <w:pStyle w:val="ListParagraph"/>
        <w:numPr>
          <w:ilvl w:val="0"/>
          <w:numId w:val="46"/>
        </w:numPr>
        <w:spacing w:line="276" w:lineRule="auto"/>
        <w:jc w:val="both"/>
      </w:pPr>
      <w:r w:rsidRPr="00E4211A">
        <w:t>еще раз обращает внимание детей на доступные ресурсы, их расположение;</w:t>
      </w:r>
    </w:p>
    <w:p w:rsidR="005A4C95" w:rsidRPr="00E4211A" w:rsidRDefault="005A4C95" w:rsidP="00A91568">
      <w:pPr>
        <w:pStyle w:val="ListParagraph"/>
        <w:numPr>
          <w:ilvl w:val="0"/>
          <w:numId w:val="46"/>
        </w:numPr>
        <w:spacing w:line="276" w:lineRule="auto"/>
        <w:jc w:val="both"/>
      </w:pPr>
      <w:r w:rsidRPr="00E4211A">
        <w:t>даёт необходимые пояснения, отвечает на вопросы,</w:t>
      </w:r>
    </w:p>
    <w:p w:rsidR="005A4C95" w:rsidRDefault="005A4C95" w:rsidP="00A91568">
      <w:pPr>
        <w:pStyle w:val="ListParagraph"/>
        <w:numPr>
          <w:ilvl w:val="0"/>
          <w:numId w:val="46"/>
        </w:numPr>
        <w:spacing w:line="276" w:lineRule="auto"/>
        <w:jc w:val="both"/>
      </w:pPr>
      <w:r w:rsidRPr="00E4211A">
        <w:t>дает команду приступить к работе (весь этап не должен занять более 15 мин).</w:t>
      </w:r>
    </w:p>
    <w:p w:rsidR="005A4C95" w:rsidRPr="00E4211A" w:rsidRDefault="005A4C95" w:rsidP="00A91568">
      <w:pPr>
        <w:pStyle w:val="ListParagraph"/>
        <w:numPr>
          <w:ilvl w:val="0"/>
          <w:numId w:val="46"/>
        </w:numPr>
        <w:spacing w:line="276" w:lineRule="auto"/>
        <w:jc w:val="both"/>
      </w:pPr>
    </w:p>
    <w:p w:rsidR="005A4C95" w:rsidRPr="00E4211A" w:rsidRDefault="005A4C95" w:rsidP="007D4E5D">
      <w:pPr>
        <w:pStyle w:val="ListParagraph"/>
        <w:numPr>
          <w:ilvl w:val="0"/>
          <w:numId w:val="10"/>
        </w:numPr>
        <w:spacing w:line="276" w:lineRule="auto"/>
        <w:jc w:val="both"/>
      </w:pPr>
      <w:r w:rsidRPr="00E4211A">
        <w:t>Задания рассчитаны так, чтобы дети, имеющие опыт групповой работы могли выполнить их примерно за 15 – 20 минут. Однако не следует ограничивать время работы групп – надо дать детям закончить работу. Поэтому примерно через 20 минут после начала урока учитель должен оценить степень готовности каждой группы и, если необходимо, продлить время выполнения проекта.</w:t>
      </w:r>
    </w:p>
    <w:p w:rsidR="005A4C95" w:rsidRPr="00E4211A" w:rsidRDefault="005A4C95" w:rsidP="007D4E5D">
      <w:pPr>
        <w:pStyle w:val="ListParagraph"/>
        <w:numPr>
          <w:ilvl w:val="0"/>
          <w:numId w:val="10"/>
        </w:numPr>
        <w:jc w:val="both"/>
      </w:pPr>
      <w:r w:rsidRPr="00E4211A">
        <w:t xml:space="preserve">По окончании работы над проектом группы поочередно представляют свои работы. Учитель объявляет докладчиков и прикрепляет к доске табличку с </w:t>
      </w:r>
      <w:r w:rsidRPr="00E4211A">
        <w:rPr>
          <w:u w:val="single"/>
        </w:rPr>
        <w:t>номером</w:t>
      </w:r>
      <w:r w:rsidRPr="00E4211A">
        <w:t xml:space="preserve"> и названием докладывающей группы. Вопросы группам не предусмотрены регламентом проведения занятия. Этот этап затягивать не следует. После двух минут выступления необходимо сказать группе, что у них осталась только одна минута.</w:t>
      </w:r>
    </w:p>
    <w:p w:rsidR="005A4C95" w:rsidRPr="00E4211A" w:rsidRDefault="005A4C95" w:rsidP="00A07A48">
      <w:pPr>
        <w:pStyle w:val="ListParagraph"/>
        <w:ind w:left="1080"/>
        <w:jc w:val="both"/>
        <w:rPr>
          <w:sz w:val="22"/>
          <w:szCs w:val="22"/>
        </w:rPr>
      </w:pPr>
      <w:r w:rsidRPr="00E4211A">
        <w:rPr>
          <w:sz w:val="22"/>
          <w:szCs w:val="22"/>
          <w:u w:val="single"/>
        </w:rPr>
        <w:t>Примечание</w:t>
      </w:r>
      <w:r w:rsidRPr="00E4211A">
        <w:rPr>
          <w:sz w:val="22"/>
          <w:szCs w:val="22"/>
        </w:rPr>
        <w:t>. Во время презентаций ведется видеосъемка.</w:t>
      </w:r>
    </w:p>
    <w:p w:rsidR="005A4C95" w:rsidRPr="00E4211A" w:rsidRDefault="005A4C95" w:rsidP="007D4E5D">
      <w:pPr>
        <w:pStyle w:val="ListParagraph"/>
        <w:numPr>
          <w:ilvl w:val="0"/>
          <w:numId w:val="10"/>
        </w:numPr>
        <w:jc w:val="both"/>
      </w:pPr>
      <w:r w:rsidRPr="00E4211A">
        <w:t xml:space="preserve">После заслушивания докладов всех групп учитель просит каждого взять с рабочего стола свой стикер и прикрепить его к табличке с </w:t>
      </w:r>
      <w:r w:rsidRPr="00E4211A">
        <w:rPr>
          <w:u w:val="single"/>
        </w:rPr>
        <w:t>номером</w:t>
      </w:r>
      <w:r w:rsidRPr="00E4211A">
        <w:t xml:space="preserve"> и названием понравившейся группы. После окончания «голосования» учитель или наблюдатели подводят итоги «голосования», а детям предлагается заполнить лист самооценки.</w:t>
      </w:r>
    </w:p>
    <w:p w:rsidR="005A4C95" w:rsidRPr="00E4211A" w:rsidRDefault="005A4C95" w:rsidP="00A07A48">
      <w:pPr>
        <w:pStyle w:val="ListParagraph"/>
        <w:ind w:left="1056"/>
        <w:jc w:val="both"/>
        <w:rPr>
          <w:sz w:val="22"/>
          <w:szCs w:val="22"/>
        </w:rPr>
      </w:pPr>
      <w:r w:rsidRPr="00E4211A">
        <w:rPr>
          <w:sz w:val="22"/>
          <w:szCs w:val="22"/>
          <w:u w:val="single"/>
        </w:rPr>
        <w:t>Примечание</w:t>
      </w:r>
      <w:r w:rsidRPr="00E4211A">
        <w:rPr>
          <w:sz w:val="22"/>
          <w:szCs w:val="22"/>
        </w:rPr>
        <w:t>. В отчете о результатах голосования необходимо указать общее число проголосовавших за каждый проект и указать, сколько из общего количества голосов принадлежит членам этой группы. Такой подсчет легко осуществить, если выполнено условие, оговоренное выше, – каждой группе выдаются стикеры своего цвета.</w:t>
      </w:r>
    </w:p>
    <w:p w:rsidR="005A4C95" w:rsidRPr="00E4211A" w:rsidRDefault="005A4C95" w:rsidP="007D4E5D">
      <w:pPr>
        <w:pStyle w:val="ListParagraph"/>
        <w:numPr>
          <w:ilvl w:val="0"/>
          <w:numId w:val="10"/>
        </w:numPr>
        <w:spacing w:line="276" w:lineRule="auto"/>
        <w:jc w:val="both"/>
      </w:pPr>
      <w:r w:rsidRPr="00E4211A">
        <w:t>В конце занятия все учащиеся собираются вместе и объявляются проекты-победители – темы, вызвавшие наибольший интерес, и группы, выполнившие эти проекты. Учитель</w:t>
      </w:r>
      <w:r>
        <w:t xml:space="preserve"> благодари</w:t>
      </w:r>
      <w:r w:rsidRPr="00E4211A">
        <w:t>т детей за хорошую и слаженную работу, интересные и содержательные проекты и просят каждую группу собрать и сдать:</w:t>
      </w:r>
    </w:p>
    <w:p w:rsidR="005A4C95" w:rsidRPr="00E4211A" w:rsidRDefault="005A4C95" w:rsidP="00A07A48">
      <w:pPr>
        <w:pStyle w:val="ListParagraph"/>
        <w:numPr>
          <w:ilvl w:val="1"/>
          <w:numId w:val="11"/>
        </w:numPr>
        <w:spacing w:line="276" w:lineRule="auto"/>
        <w:ind w:left="1800"/>
        <w:jc w:val="both"/>
      </w:pPr>
      <w:r w:rsidRPr="00E4211A">
        <w:t>групповой лист планирования и продвижения по заданию,</w:t>
      </w:r>
    </w:p>
    <w:p w:rsidR="005A4C95" w:rsidRPr="00A91568" w:rsidRDefault="005A4C95" w:rsidP="00A91568">
      <w:pPr>
        <w:pStyle w:val="ListParagraph"/>
        <w:numPr>
          <w:ilvl w:val="1"/>
          <w:numId w:val="11"/>
        </w:numPr>
        <w:spacing w:line="276" w:lineRule="auto"/>
        <w:ind w:left="1800"/>
        <w:jc w:val="both"/>
      </w:pPr>
      <w:r w:rsidRPr="00E4211A">
        <w:t>листы самооценки</w:t>
      </w:r>
    </w:p>
    <w:p w:rsidR="005A4C95" w:rsidRPr="004B352E" w:rsidRDefault="005A4C95" w:rsidP="00AB4825">
      <w:pPr>
        <w:spacing w:line="276" w:lineRule="auto"/>
        <w:ind w:left="360" w:firstLine="348"/>
        <w:jc w:val="both"/>
        <w:rPr>
          <w:b/>
        </w:rPr>
      </w:pPr>
    </w:p>
    <w:p w:rsidR="005A4C95" w:rsidRPr="00E4211A" w:rsidRDefault="005A4C95" w:rsidP="00AB4825">
      <w:pPr>
        <w:spacing w:line="276" w:lineRule="auto"/>
        <w:jc w:val="both"/>
      </w:pPr>
    </w:p>
    <w:sectPr w:rsidR="005A4C95" w:rsidRPr="00E4211A" w:rsidSect="00E416BC">
      <w:footerReference w:type="default" r:id="rId7"/>
      <w:pgSz w:w="11906" w:h="16838"/>
      <w:pgMar w:top="1134" w:right="1274" w:bottom="1134" w:left="1701" w:header="708" w:footer="708" w:gutter="0"/>
      <w:pgBorders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4C95" w:rsidRDefault="005A4C95" w:rsidP="00F000E4">
      <w:r>
        <w:separator/>
      </w:r>
    </w:p>
  </w:endnote>
  <w:endnote w:type="continuationSeparator" w:id="1">
    <w:p w:rsidR="005A4C95" w:rsidRDefault="005A4C95" w:rsidP="00F00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C95" w:rsidRDefault="005A4C95">
    <w:pPr>
      <w:pStyle w:val="Footer"/>
      <w:jc w:val="center"/>
    </w:pPr>
    <w:fldSimple w:instr=" PAGE   \* MERGEFORMAT ">
      <w:r>
        <w:rPr>
          <w:noProof/>
        </w:rPr>
        <w:t>3</w:t>
      </w:r>
    </w:fldSimple>
  </w:p>
  <w:p w:rsidR="005A4C95" w:rsidRDefault="005A4C9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4C95" w:rsidRDefault="005A4C95" w:rsidP="00F000E4">
      <w:r>
        <w:separator/>
      </w:r>
    </w:p>
  </w:footnote>
  <w:footnote w:type="continuationSeparator" w:id="1">
    <w:p w:rsidR="005A4C95" w:rsidRDefault="005A4C95" w:rsidP="00F000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20B24"/>
    <w:multiLevelType w:val="hybridMultilevel"/>
    <w:tmpl w:val="A3D0D9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395B23"/>
    <w:multiLevelType w:val="hybridMultilevel"/>
    <w:tmpl w:val="484E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0E39D7"/>
    <w:multiLevelType w:val="hybridMultilevel"/>
    <w:tmpl w:val="45D68D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3BD793A"/>
    <w:multiLevelType w:val="hybridMultilevel"/>
    <w:tmpl w:val="0A4C5E14"/>
    <w:lvl w:ilvl="0" w:tplc="967226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54A7034"/>
    <w:multiLevelType w:val="hybridMultilevel"/>
    <w:tmpl w:val="B99AFEEA"/>
    <w:lvl w:ilvl="0" w:tplc="FA3C830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D77BFA"/>
    <w:multiLevelType w:val="hybridMultilevel"/>
    <w:tmpl w:val="DEB2F5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71A7E44"/>
    <w:multiLevelType w:val="hybridMultilevel"/>
    <w:tmpl w:val="3B50BDF4"/>
    <w:lvl w:ilvl="0" w:tplc="B2A035BE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17AA06E7"/>
    <w:multiLevelType w:val="hybridMultilevel"/>
    <w:tmpl w:val="07AEF918"/>
    <w:lvl w:ilvl="0" w:tplc="6A16442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B37502D"/>
    <w:multiLevelType w:val="hybridMultilevel"/>
    <w:tmpl w:val="105E465C"/>
    <w:lvl w:ilvl="0" w:tplc="B616121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F54A4A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F6C1C09"/>
    <w:multiLevelType w:val="hybridMultilevel"/>
    <w:tmpl w:val="DE6EE496"/>
    <w:lvl w:ilvl="0" w:tplc="0419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25974CEC"/>
    <w:multiLevelType w:val="hybridMultilevel"/>
    <w:tmpl w:val="9F60B86C"/>
    <w:lvl w:ilvl="0" w:tplc="301AAA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8324A38"/>
    <w:multiLevelType w:val="hybridMultilevel"/>
    <w:tmpl w:val="F3C0C838"/>
    <w:lvl w:ilvl="0" w:tplc="37D414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C5A260D"/>
    <w:multiLevelType w:val="hybridMultilevel"/>
    <w:tmpl w:val="2C6C93E8"/>
    <w:lvl w:ilvl="0" w:tplc="A82658B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320C2708"/>
    <w:multiLevelType w:val="hybridMultilevel"/>
    <w:tmpl w:val="10B69BB0"/>
    <w:lvl w:ilvl="0" w:tplc="446C4EC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3476C92"/>
    <w:multiLevelType w:val="hybridMultilevel"/>
    <w:tmpl w:val="55BC9442"/>
    <w:lvl w:ilvl="0" w:tplc="B0647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5C4644B"/>
    <w:multiLevelType w:val="hybridMultilevel"/>
    <w:tmpl w:val="DC927CE6"/>
    <w:lvl w:ilvl="0" w:tplc="82600D1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6355B58"/>
    <w:multiLevelType w:val="hybridMultilevel"/>
    <w:tmpl w:val="08F27006"/>
    <w:lvl w:ilvl="0" w:tplc="8CFC409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39995C75"/>
    <w:multiLevelType w:val="hybridMultilevel"/>
    <w:tmpl w:val="6B0AC0E6"/>
    <w:lvl w:ilvl="0" w:tplc="BA362FA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9D859D4"/>
    <w:multiLevelType w:val="hybridMultilevel"/>
    <w:tmpl w:val="260AAD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BF61234"/>
    <w:multiLevelType w:val="hybridMultilevel"/>
    <w:tmpl w:val="7A046F98"/>
    <w:lvl w:ilvl="0" w:tplc="3DEE3F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CF07878"/>
    <w:multiLevelType w:val="hybridMultilevel"/>
    <w:tmpl w:val="F872F822"/>
    <w:lvl w:ilvl="0" w:tplc="BD6C8EA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i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DC979CE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EA02FEF"/>
    <w:multiLevelType w:val="hybridMultilevel"/>
    <w:tmpl w:val="3B50BDF4"/>
    <w:lvl w:ilvl="0" w:tplc="B2A035BE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4">
    <w:nsid w:val="43305675"/>
    <w:multiLevelType w:val="hybridMultilevel"/>
    <w:tmpl w:val="835E1DC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483152AD"/>
    <w:multiLevelType w:val="hybridMultilevel"/>
    <w:tmpl w:val="70ECAFEE"/>
    <w:lvl w:ilvl="0" w:tplc="5E7C0F8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4B17085A"/>
    <w:multiLevelType w:val="hybridMultilevel"/>
    <w:tmpl w:val="3110BF1A"/>
    <w:lvl w:ilvl="0" w:tplc="6F34A2A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CDB412F"/>
    <w:multiLevelType w:val="hybridMultilevel"/>
    <w:tmpl w:val="0B2A9B38"/>
    <w:lvl w:ilvl="0" w:tplc="488456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EF42967"/>
    <w:multiLevelType w:val="hybridMultilevel"/>
    <w:tmpl w:val="66F4F9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507F5697"/>
    <w:multiLevelType w:val="hybridMultilevel"/>
    <w:tmpl w:val="4B7EA8F2"/>
    <w:lvl w:ilvl="0" w:tplc="6ED0C49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631588D"/>
    <w:multiLevelType w:val="hybridMultilevel"/>
    <w:tmpl w:val="D5641002"/>
    <w:lvl w:ilvl="0" w:tplc="6A68A15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7E4149E"/>
    <w:multiLevelType w:val="hybridMultilevel"/>
    <w:tmpl w:val="44FA9F50"/>
    <w:lvl w:ilvl="0" w:tplc="88AEE12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8CF50DF"/>
    <w:multiLevelType w:val="hybridMultilevel"/>
    <w:tmpl w:val="8D487C64"/>
    <w:lvl w:ilvl="0" w:tplc="B8C853B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D2D6326"/>
    <w:multiLevelType w:val="hybridMultilevel"/>
    <w:tmpl w:val="D3528BA8"/>
    <w:lvl w:ilvl="0" w:tplc="7E76E25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FF16EFA"/>
    <w:multiLevelType w:val="hybridMultilevel"/>
    <w:tmpl w:val="6F8E2A38"/>
    <w:lvl w:ilvl="0" w:tplc="C610DD5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0932281"/>
    <w:multiLevelType w:val="hybridMultilevel"/>
    <w:tmpl w:val="8974C6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681E0F60"/>
    <w:multiLevelType w:val="hybridMultilevel"/>
    <w:tmpl w:val="055027E2"/>
    <w:lvl w:ilvl="0" w:tplc="B61280A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9B2201F"/>
    <w:multiLevelType w:val="hybridMultilevel"/>
    <w:tmpl w:val="14F8E6B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>
    <w:nsid w:val="6F7647FA"/>
    <w:multiLevelType w:val="hybridMultilevel"/>
    <w:tmpl w:val="08E0EDC2"/>
    <w:lvl w:ilvl="0" w:tplc="FA4258B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1730B88"/>
    <w:multiLevelType w:val="hybridMultilevel"/>
    <w:tmpl w:val="0C94C840"/>
    <w:lvl w:ilvl="0" w:tplc="145EBCF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3D15B8E"/>
    <w:multiLevelType w:val="hybridMultilevel"/>
    <w:tmpl w:val="5DF629C8"/>
    <w:lvl w:ilvl="0" w:tplc="8C4488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1">
    <w:nsid w:val="73D17A26"/>
    <w:multiLevelType w:val="hybridMultilevel"/>
    <w:tmpl w:val="AFA60AD8"/>
    <w:lvl w:ilvl="0" w:tplc="824C2FA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8E82810"/>
    <w:multiLevelType w:val="hybridMultilevel"/>
    <w:tmpl w:val="55867C0E"/>
    <w:lvl w:ilvl="0" w:tplc="1D0A611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AF8593B"/>
    <w:multiLevelType w:val="hybridMultilevel"/>
    <w:tmpl w:val="0686B4FE"/>
    <w:lvl w:ilvl="0" w:tplc="984E961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4"/>
  </w:num>
  <w:num w:numId="3">
    <w:abstractNumId w:val="40"/>
  </w:num>
  <w:num w:numId="4">
    <w:abstractNumId w:val="37"/>
  </w:num>
  <w:num w:numId="5">
    <w:abstractNumId w:val="28"/>
  </w:num>
  <w:num w:numId="6">
    <w:abstractNumId w:val="5"/>
  </w:num>
  <w:num w:numId="7">
    <w:abstractNumId w:val="35"/>
  </w:num>
  <w:num w:numId="8">
    <w:abstractNumId w:val="15"/>
  </w:num>
  <w:num w:numId="9">
    <w:abstractNumId w:val="2"/>
  </w:num>
  <w:num w:numId="10">
    <w:abstractNumId w:val="13"/>
  </w:num>
  <w:num w:numId="11">
    <w:abstractNumId w:val="19"/>
  </w:num>
  <w:num w:numId="12">
    <w:abstractNumId w:val="17"/>
  </w:num>
  <w:num w:numId="13">
    <w:abstractNumId w:val="42"/>
  </w:num>
  <w:num w:numId="14">
    <w:abstractNumId w:val="43"/>
  </w:num>
  <w:num w:numId="15">
    <w:abstractNumId w:val="26"/>
  </w:num>
  <w:num w:numId="16">
    <w:abstractNumId w:val="7"/>
  </w:num>
  <w:num w:numId="17">
    <w:abstractNumId w:val="9"/>
  </w:num>
  <w:num w:numId="18">
    <w:abstractNumId w:val="4"/>
  </w:num>
  <w:num w:numId="19">
    <w:abstractNumId w:val="29"/>
  </w:num>
  <w:num w:numId="20">
    <w:abstractNumId w:val="22"/>
  </w:num>
  <w:num w:numId="21">
    <w:abstractNumId w:val="8"/>
  </w:num>
  <w:num w:numId="22">
    <w:abstractNumId w:val="34"/>
  </w:num>
  <w:num w:numId="23">
    <w:abstractNumId w:val="27"/>
  </w:num>
  <w:num w:numId="24">
    <w:abstractNumId w:val="36"/>
  </w:num>
  <w:num w:numId="25">
    <w:abstractNumId w:val="16"/>
  </w:num>
  <w:num w:numId="26">
    <w:abstractNumId w:val="0"/>
  </w:num>
  <w:num w:numId="27">
    <w:abstractNumId w:val="33"/>
  </w:num>
  <w:num w:numId="28">
    <w:abstractNumId w:val="25"/>
  </w:num>
  <w:num w:numId="29">
    <w:abstractNumId w:val="14"/>
  </w:num>
  <w:num w:numId="30">
    <w:abstractNumId w:val="30"/>
  </w:num>
  <w:num w:numId="31">
    <w:abstractNumId w:val="3"/>
  </w:num>
  <w:num w:numId="32">
    <w:abstractNumId w:val="23"/>
  </w:num>
  <w:num w:numId="33">
    <w:abstractNumId w:val="20"/>
  </w:num>
  <w:num w:numId="34">
    <w:abstractNumId w:val="6"/>
  </w:num>
  <w:num w:numId="35">
    <w:abstractNumId w:val="38"/>
  </w:num>
  <w:num w:numId="36">
    <w:abstractNumId w:val="41"/>
  </w:num>
  <w:num w:numId="37">
    <w:abstractNumId w:val="31"/>
  </w:num>
  <w:num w:numId="38">
    <w:abstractNumId w:val="18"/>
  </w:num>
  <w:num w:numId="39">
    <w:abstractNumId w:val="11"/>
  </w:num>
  <w:num w:numId="40">
    <w:abstractNumId w:val="39"/>
  </w:num>
  <w:num w:numId="41">
    <w:abstractNumId w:val="32"/>
  </w:num>
  <w:num w:numId="42">
    <w:abstractNumId w:val="12"/>
  </w:num>
  <w:num w:numId="43">
    <w:abstractNumId w:val="21"/>
  </w:num>
  <w:num w:numId="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0"/>
  </w:num>
  <w:numIdMacAtCleanup w:val="4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1BA4"/>
    <w:rsid w:val="00014EF0"/>
    <w:rsid w:val="0002502A"/>
    <w:rsid w:val="00046A55"/>
    <w:rsid w:val="000476C5"/>
    <w:rsid w:val="00052E73"/>
    <w:rsid w:val="00060E3F"/>
    <w:rsid w:val="000660AB"/>
    <w:rsid w:val="00071FBE"/>
    <w:rsid w:val="00081394"/>
    <w:rsid w:val="0009526D"/>
    <w:rsid w:val="000A6C87"/>
    <w:rsid w:val="00107F3B"/>
    <w:rsid w:val="00140074"/>
    <w:rsid w:val="00154C98"/>
    <w:rsid w:val="00181B6E"/>
    <w:rsid w:val="00190A54"/>
    <w:rsid w:val="001B4D46"/>
    <w:rsid w:val="001B7B62"/>
    <w:rsid w:val="001D1022"/>
    <w:rsid w:val="001E5083"/>
    <w:rsid w:val="001F00CB"/>
    <w:rsid w:val="0020142E"/>
    <w:rsid w:val="00202E2F"/>
    <w:rsid w:val="00203469"/>
    <w:rsid w:val="00207652"/>
    <w:rsid w:val="00214C43"/>
    <w:rsid w:val="00263831"/>
    <w:rsid w:val="00263F0C"/>
    <w:rsid w:val="00291EA5"/>
    <w:rsid w:val="00296BCC"/>
    <w:rsid w:val="002B46DE"/>
    <w:rsid w:val="002B6967"/>
    <w:rsid w:val="002C01C1"/>
    <w:rsid w:val="002D4F0F"/>
    <w:rsid w:val="002E2934"/>
    <w:rsid w:val="002F307E"/>
    <w:rsid w:val="00301392"/>
    <w:rsid w:val="003235B9"/>
    <w:rsid w:val="00324363"/>
    <w:rsid w:val="00327981"/>
    <w:rsid w:val="0034276E"/>
    <w:rsid w:val="00351E6E"/>
    <w:rsid w:val="003660E6"/>
    <w:rsid w:val="00377AD2"/>
    <w:rsid w:val="00386A0F"/>
    <w:rsid w:val="0039173A"/>
    <w:rsid w:val="003D66C5"/>
    <w:rsid w:val="003E086F"/>
    <w:rsid w:val="003F170A"/>
    <w:rsid w:val="003F5404"/>
    <w:rsid w:val="003F659B"/>
    <w:rsid w:val="00433437"/>
    <w:rsid w:val="00441089"/>
    <w:rsid w:val="0044373C"/>
    <w:rsid w:val="004605D1"/>
    <w:rsid w:val="0047397D"/>
    <w:rsid w:val="00485FBD"/>
    <w:rsid w:val="004B352E"/>
    <w:rsid w:val="004B6759"/>
    <w:rsid w:val="004C2DE9"/>
    <w:rsid w:val="004D34FF"/>
    <w:rsid w:val="004E2ADC"/>
    <w:rsid w:val="005061F8"/>
    <w:rsid w:val="005164B2"/>
    <w:rsid w:val="00517DEE"/>
    <w:rsid w:val="00520F7E"/>
    <w:rsid w:val="00533213"/>
    <w:rsid w:val="0053729F"/>
    <w:rsid w:val="00544765"/>
    <w:rsid w:val="00560930"/>
    <w:rsid w:val="0056470F"/>
    <w:rsid w:val="00580457"/>
    <w:rsid w:val="0059337C"/>
    <w:rsid w:val="005A4C95"/>
    <w:rsid w:val="005B5C06"/>
    <w:rsid w:val="005B6E74"/>
    <w:rsid w:val="005F7EC8"/>
    <w:rsid w:val="0060185C"/>
    <w:rsid w:val="006122FB"/>
    <w:rsid w:val="006525D0"/>
    <w:rsid w:val="00653C11"/>
    <w:rsid w:val="0066320E"/>
    <w:rsid w:val="00673F9D"/>
    <w:rsid w:val="00676849"/>
    <w:rsid w:val="00696CE4"/>
    <w:rsid w:val="006A1405"/>
    <w:rsid w:val="006C115C"/>
    <w:rsid w:val="006D309B"/>
    <w:rsid w:val="006D3AA5"/>
    <w:rsid w:val="006E591D"/>
    <w:rsid w:val="00725AAD"/>
    <w:rsid w:val="00727741"/>
    <w:rsid w:val="0074246E"/>
    <w:rsid w:val="00746C8B"/>
    <w:rsid w:val="00753C06"/>
    <w:rsid w:val="00756F54"/>
    <w:rsid w:val="0076023A"/>
    <w:rsid w:val="007677D0"/>
    <w:rsid w:val="00785E12"/>
    <w:rsid w:val="007A6ED8"/>
    <w:rsid w:val="007B6667"/>
    <w:rsid w:val="007B7008"/>
    <w:rsid w:val="007D4E5D"/>
    <w:rsid w:val="007E279E"/>
    <w:rsid w:val="00806BBA"/>
    <w:rsid w:val="0084734E"/>
    <w:rsid w:val="00852BE2"/>
    <w:rsid w:val="00856FC7"/>
    <w:rsid w:val="008601C6"/>
    <w:rsid w:val="00884868"/>
    <w:rsid w:val="0088491B"/>
    <w:rsid w:val="00886D6D"/>
    <w:rsid w:val="008918DF"/>
    <w:rsid w:val="008B5043"/>
    <w:rsid w:val="008C46A2"/>
    <w:rsid w:val="008E42A4"/>
    <w:rsid w:val="008E6A42"/>
    <w:rsid w:val="008E7F50"/>
    <w:rsid w:val="008F31F1"/>
    <w:rsid w:val="008F36DB"/>
    <w:rsid w:val="00910036"/>
    <w:rsid w:val="00917A1A"/>
    <w:rsid w:val="0092599D"/>
    <w:rsid w:val="009652FE"/>
    <w:rsid w:val="00965833"/>
    <w:rsid w:val="00966089"/>
    <w:rsid w:val="00982F99"/>
    <w:rsid w:val="00993A62"/>
    <w:rsid w:val="009A1E05"/>
    <w:rsid w:val="009A49D2"/>
    <w:rsid w:val="009C1338"/>
    <w:rsid w:val="009C4CA2"/>
    <w:rsid w:val="009C73B2"/>
    <w:rsid w:val="009F17BD"/>
    <w:rsid w:val="00A00E48"/>
    <w:rsid w:val="00A03D0E"/>
    <w:rsid w:val="00A05C53"/>
    <w:rsid w:val="00A07A48"/>
    <w:rsid w:val="00A65BC3"/>
    <w:rsid w:val="00A8192E"/>
    <w:rsid w:val="00A91568"/>
    <w:rsid w:val="00AA6528"/>
    <w:rsid w:val="00AB4825"/>
    <w:rsid w:val="00AB4C56"/>
    <w:rsid w:val="00AC6859"/>
    <w:rsid w:val="00AC7550"/>
    <w:rsid w:val="00AF0267"/>
    <w:rsid w:val="00AF571D"/>
    <w:rsid w:val="00AF6E91"/>
    <w:rsid w:val="00B01F22"/>
    <w:rsid w:val="00B10053"/>
    <w:rsid w:val="00B10745"/>
    <w:rsid w:val="00B26A1F"/>
    <w:rsid w:val="00B27DED"/>
    <w:rsid w:val="00B40E6A"/>
    <w:rsid w:val="00B606B8"/>
    <w:rsid w:val="00B80F65"/>
    <w:rsid w:val="00BA3742"/>
    <w:rsid w:val="00BA6FA9"/>
    <w:rsid w:val="00BC7257"/>
    <w:rsid w:val="00BD3D0F"/>
    <w:rsid w:val="00BE1BA4"/>
    <w:rsid w:val="00BF0B76"/>
    <w:rsid w:val="00BF42EC"/>
    <w:rsid w:val="00C270CF"/>
    <w:rsid w:val="00C32B5A"/>
    <w:rsid w:val="00C43016"/>
    <w:rsid w:val="00C57332"/>
    <w:rsid w:val="00C66CD4"/>
    <w:rsid w:val="00CB3731"/>
    <w:rsid w:val="00CB44B2"/>
    <w:rsid w:val="00CE215A"/>
    <w:rsid w:val="00CE2952"/>
    <w:rsid w:val="00CE5896"/>
    <w:rsid w:val="00D01ACD"/>
    <w:rsid w:val="00D16B9A"/>
    <w:rsid w:val="00D36329"/>
    <w:rsid w:val="00D37467"/>
    <w:rsid w:val="00D42CD8"/>
    <w:rsid w:val="00D718BD"/>
    <w:rsid w:val="00D85C65"/>
    <w:rsid w:val="00D963A3"/>
    <w:rsid w:val="00DA1264"/>
    <w:rsid w:val="00DA71C3"/>
    <w:rsid w:val="00DB760D"/>
    <w:rsid w:val="00DB7B03"/>
    <w:rsid w:val="00DB7E1E"/>
    <w:rsid w:val="00DE4F1E"/>
    <w:rsid w:val="00E1056F"/>
    <w:rsid w:val="00E24AF3"/>
    <w:rsid w:val="00E315B3"/>
    <w:rsid w:val="00E416BC"/>
    <w:rsid w:val="00E4211A"/>
    <w:rsid w:val="00E51459"/>
    <w:rsid w:val="00E60082"/>
    <w:rsid w:val="00E6432C"/>
    <w:rsid w:val="00E7023E"/>
    <w:rsid w:val="00E7676F"/>
    <w:rsid w:val="00E83451"/>
    <w:rsid w:val="00E84870"/>
    <w:rsid w:val="00E8618A"/>
    <w:rsid w:val="00EA6CC4"/>
    <w:rsid w:val="00EC4F2A"/>
    <w:rsid w:val="00ED16A4"/>
    <w:rsid w:val="00EE07EB"/>
    <w:rsid w:val="00EE2084"/>
    <w:rsid w:val="00EF464F"/>
    <w:rsid w:val="00F000E4"/>
    <w:rsid w:val="00F070CA"/>
    <w:rsid w:val="00F16317"/>
    <w:rsid w:val="00F16F37"/>
    <w:rsid w:val="00F2244A"/>
    <w:rsid w:val="00F23FB9"/>
    <w:rsid w:val="00F356D0"/>
    <w:rsid w:val="00F53783"/>
    <w:rsid w:val="00F5461F"/>
    <w:rsid w:val="00F611B7"/>
    <w:rsid w:val="00F61C1E"/>
    <w:rsid w:val="00F7271D"/>
    <w:rsid w:val="00F817F0"/>
    <w:rsid w:val="00FA1A16"/>
    <w:rsid w:val="00FA2B3B"/>
    <w:rsid w:val="00FA430A"/>
    <w:rsid w:val="00FA58FE"/>
    <w:rsid w:val="00FB5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833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E7F50"/>
    <w:pPr>
      <w:ind w:left="720"/>
      <w:contextualSpacing/>
    </w:pPr>
  </w:style>
  <w:style w:type="table" w:styleId="TableGrid">
    <w:name w:val="Table Grid"/>
    <w:basedOn w:val="TableNormal"/>
    <w:uiPriority w:val="99"/>
    <w:rsid w:val="0056470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000E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000E4"/>
    <w:rPr>
      <w:rFonts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377AD2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rsid w:val="00EA6C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A6C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16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</TotalTime>
  <Pages>3</Pages>
  <Words>797</Words>
  <Characters>4547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ГРУППОВОЙ ПРОЕКТ «ОПРОС «КАК МЫ ПРОВОДИМ СВОБОДНОЕ ВРЕМЯ»</dc:title>
  <dc:subject/>
  <dc:creator>computer</dc:creator>
  <cp:keywords/>
  <dc:description/>
  <cp:lastModifiedBy>Пользователь Windows</cp:lastModifiedBy>
  <cp:revision>26</cp:revision>
  <dcterms:created xsi:type="dcterms:W3CDTF">2012-04-21T09:24:00Z</dcterms:created>
  <dcterms:modified xsi:type="dcterms:W3CDTF">2014-05-16T03:57:00Z</dcterms:modified>
</cp:coreProperties>
</file>